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D871FF7" w14:textId="318E2BE6" w:rsidR="009B2F63" w:rsidRPr="009B2F63" w:rsidRDefault="009B2F63" w:rsidP="00FB5530">
      <w:pPr>
        <w:tabs>
          <w:tab w:val="left" w:pos="2520"/>
        </w:tabs>
        <w:rPr>
          <w:sz w:val="28"/>
          <w:szCs w:val="28"/>
        </w:rPr>
      </w:pPr>
    </w:p>
    <w:p w14:paraId="29ECE2C6" w14:textId="6393DE0D" w:rsidR="00D61F45" w:rsidRPr="00D0256F" w:rsidRDefault="00B03728" w:rsidP="00B03728">
      <w:pPr>
        <w:tabs>
          <w:tab w:val="left" w:pos="2520"/>
        </w:tabs>
        <w:rPr>
          <w:sz w:val="48"/>
          <w:szCs w:val="48"/>
        </w:rPr>
      </w:pPr>
      <w:r w:rsidRPr="1F15CEE1">
        <w:rPr>
          <w:sz w:val="48"/>
          <w:szCs w:val="48"/>
        </w:rPr>
        <w:t xml:space="preserve">Vedlegg </w:t>
      </w:r>
      <w:r w:rsidR="4FFCCAE3" w:rsidRPr="1F15CEE1">
        <w:rPr>
          <w:sz w:val="48"/>
          <w:szCs w:val="48"/>
        </w:rPr>
        <w:t>5</w:t>
      </w:r>
      <w:r w:rsidRPr="1F15CEE1">
        <w:rPr>
          <w:sz w:val="48"/>
          <w:szCs w:val="48"/>
        </w:rPr>
        <w:t xml:space="preserve"> </w:t>
      </w:r>
      <w:r w:rsidR="00B34153" w:rsidRPr="1F15CEE1">
        <w:rPr>
          <w:sz w:val="48"/>
          <w:szCs w:val="48"/>
        </w:rPr>
        <w:t>Referansebeskrivelser</w:t>
      </w:r>
      <w:r w:rsidRPr="1F15CEE1">
        <w:rPr>
          <w:sz w:val="48"/>
          <w:szCs w:val="48"/>
        </w:rPr>
        <w:t xml:space="preserve"> </w:t>
      </w:r>
    </w:p>
    <w:p w14:paraId="6B2F7431" w14:textId="687BFE1C" w:rsidR="00D0256F" w:rsidRPr="00D0256F" w:rsidRDefault="6F5A323A" w:rsidP="3BB0841E">
      <w:pPr>
        <w:tabs>
          <w:tab w:val="left" w:pos="2520"/>
        </w:tabs>
        <w:rPr>
          <w:sz w:val="32"/>
          <w:szCs w:val="32"/>
        </w:rPr>
      </w:pPr>
      <w:r w:rsidRPr="51417169">
        <w:rPr>
          <w:sz w:val="32"/>
          <w:szCs w:val="32"/>
        </w:rPr>
        <w:t>Anskaffelse</w:t>
      </w:r>
      <w:r w:rsidR="00424EE9" w:rsidRPr="51417169">
        <w:rPr>
          <w:sz w:val="32"/>
          <w:szCs w:val="32"/>
        </w:rPr>
        <w:t xml:space="preserve"> av </w:t>
      </w:r>
      <w:r w:rsidR="497222D9" w:rsidRPr="51417169">
        <w:rPr>
          <w:sz w:val="32"/>
          <w:szCs w:val="32"/>
        </w:rPr>
        <w:t xml:space="preserve">elektriske </w:t>
      </w:r>
      <w:r w:rsidR="0881CC4B" w:rsidRPr="08A80D32">
        <w:rPr>
          <w:sz w:val="32"/>
          <w:szCs w:val="32"/>
        </w:rPr>
        <w:t>Z</w:t>
      </w:r>
      <w:r w:rsidR="2D8716A6" w:rsidRPr="08A80D32">
        <w:rPr>
          <w:sz w:val="32"/>
          <w:szCs w:val="32"/>
        </w:rPr>
        <w:t>ero</w:t>
      </w:r>
      <w:r w:rsidR="1EA6295E" w:rsidRPr="08A80D32">
        <w:rPr>
          <w:sz w:val="32"/>
          <w:szCs w:val="32"/>
        </w:rPr>
        <w:t>-T</w:t>
      </w:r>
      <w:r w:rsidR="2D8716A6" w:rsidRPr="08A80D32">
        <w:rPr>
          <w:sz w:val="32"/>
          <w:szCs w:val="32"/>
        </w:rPr>
        <w:t>urn</w:t>
      </w:r>
      <w:r w:rsidR="2D8716A6" w:rsidRPr="51417169">
        <w:rPr>
          <w:sz w:val="32"/>
          <w:szCs w:val="32"/>
        </w:rPr>
        <w:t xml:space="preserve"> </w:t>
      </w:r>
      <w:r w:rsidR="497222D9" w:rsidRPr="51417169">
        <w:rPr>
          <w:sz w:val="32"/>
          <w:szCs w:val="32"/>
        </w:rPr>
        <w:t>sittegressklippere</w:t>
      </w:r>
    </w:p>
    <w:p w14:paraId="6DBE9DF3" w14:textId="4AAE7F31" w:rsidR="00D0256F" w:rsidRPr="00D0256F" w:rsidRDefault="00D0256F" w:rsidP="00FB5530">
      <w:pPr>
        <w:tabs>
          <w:tab w:val="left" w:pos="2520"/>
        </w:tabs>
        <w:rPr>
          <w:sz w:val="32"/>
          <w:szCs w:val="32"/>
        </w:rPr>
      </w:pPr>
      <w:r w:rsidRPr="1ACD4232">
        <w:rPr>
          <w:sz w:val="32"/>
          <w:szCs w:val="32"/>
        </w:rPr>
        <w:t xml:space="preserve">Åpen </w:t>
      </w:r>
      <w:r w:rsidR="103A6C44" w:rsidRPr="1ACD4232">
        <w:rPr>
          <w:sz w:val="32"/>
          <w:szCs w:val="32"/>
        </w:rPr>
        <w:t>anbud</w:t>
      </w:r>
      <w:r w:rsidRPr="1ACD4232">
        <w:rPr>
          <w:sz w:val="32"/>
          <w:szCs w:val="32"/>
        </w:rPr>
        <w:t>skonkurranse</w:t>
      </w:r>
    </w:p>
    <w:p w14:paraId="2084BDDB" w14:textId="61D8C07E" w:rsidR="00E26FDF" w:rsidRPr="00B03728" w:rsidRDefault="007604CD" w:rsidP="00B03728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25B6ACF5">
                <wp:simplePos x="0" y="0"/>
                <wp:positionH relativeFrom="margin">
                  <wp:posOffset>4162425</wp:posOffset>
                </wp:positionH>
                <wp:positionV relativeFrom="paragraph">
                  <wp:posOffset>5878195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3A143738" w14:textId="66F9B944" w:rsidR="00C51D57" w:rsidRDefault="003F15B5" w:rsidP="00EB5E0C">
                            <w:pPr>
                              <w:spacing w:line="276" w:lineRule="auto"/>
                              <w:rPr>
                                <w:rFonts w:ascii="Oslo Sans Office" w:hAnsi="Oslo Sans Office"/>
                                <w:lang w:val="en-US"/>
                              </w:rPr>
                            </w:pPr>
                            <w:proofErr w:type="spellStart"/>
                            <w:r w:rsidRPr="000F6E36">
                              <w:rPr>
                                <w:rFonts w:ascii="Oslo Sans Office" w:hAnsi="Oslo Sans Office"/>
                                <w:lang w:val="en-US"/>
                              </w:rPr>
                              <w:t>Saksnummer</w:t>
                            </w:r>
                            <w:proofErr w:type="spellEnd"/>
                            <w:r w:rsidRPr="000F6E36">
                              <w:rPr>
                                <w:rFonts w:ascii="Oslo Sans Office" w:hAnsi="Oslo Sans Office"/>
                                <w:lang w:val="en-US"/>
                              </w:rPr>
                              <w:t>: 2</w:t>
                            </w:r>
                            <w:r w:rsidR="00210F70">
                              <w:rPr>
                                <w:rFonts w:ascii="Oslo Sans Office" w:hAnsi="Oslo Sans Office"/>
                                <w:lang w:val="en-US"/>
                              </w:rPr>
                              <w:t>6</w:t>
                            </w:r>
                            <w:r>
                              <w:rPr>
                                <w:rFonts w:ascii="Oslo Sans Office" w:hAnsi="Oslo Sans Office"/>
                                <w:lang w:val="en-US"/>
                              </w:rPr>
                              <w:t>/</w:t>
                            </w:r>
                            <w:r w:rsidR="00D57C97">
                              <w:rPr>
                                <w:rFonts w:ascii="Oslo Sans Office" w:hAnsi="Oslo Sans Office"/>
                                <w:lang w:val="en-US"/>
                              </w:rPr>
                              <w:t>4466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E96F3B" id="Tekstboks 2" o:spid="_x0000_s1026" style="position:absolute;margin-left:327.75pt;margin-top:462.8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" filled="f" stroked="f">
                <v:textbox>
                  <w:txbxContent>
                    <w:p w14:paraId="3A143738" w14:textId="66F9B944" w:rsidR="00C51D57" w:rsidRDefault="003F15B5" w:rsidP="00EB5E0C">
                      <w:pPr>
                        <w:spacing w:line="276" w:lineRule="auto"/>
                        <w:rPr>
                          <w:rFonts w:ascii="Oslo Sans Office" w:hAnsi="Oslo Sans Office"/>
                          <w:lang w:val="en-US"/>
                        </w:rPr>
                      </w:pPr>
                      <w:proofErr w:type="spellStart"/>
                      <w:r w:rsidRPr="000F6E36">
                        <w:rPr>
                          <w:rFonts w:ascii="Oslo Sans Office" w:hAnsi="Oslo Sans Office"/>
                          <w:lang w:val="en-US"/>
                        </w:rPr>
                        <w:t>Saksnummer</w:t>
                      </w:r>
                      <w:proofErr w:type="spellEnd"/>
                      <w:r w:rsidRPr="000F6E36">
                        <w:rPr>
                          <w:rFonts w:ascii="Oslo Sans Office" w:hAnsi="Oslo Sans Office"/>
                          <w:lang w:val="en-US"/>
                        </w:rPr>
                        <w:t>: 2</w:t>
                      </w:r>
                      <w:r w:rsidR="00210F70">
                        <w:rPr>
                          <w:rFonts w:ascii="Oslo Sans Office" w:hAnsi="Oslo Sans Office"/>
                          <w:lang w:val="en-US"/>
                        </w:rPr>
                        <w:t>6</w:t>
                      </w:r>
                      <w:r>
                        <w:rPr>
                          <w:rFonts w:ascii="Oslo Sans Office" w:hAnsi="Oslo Sans Office"/>
                          <w:lang w:val="en-US"/>
                        </w:rPr>
                        <w:t>/</w:t>
                      </w:r>
                      <w:r w:rsidR="00D57C97">
                        <w:rPr>
                          <w:rFonts w:ascii="Oslo Sans Office" w:hAnsi="Oslo Sans Office"/>
                          <w:lang w:val="en-US"/>
                        </w:rPr>
                        <w:t>4466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br w:type="page"/>
      </w:r>
      <w:bookmarkStart w:id="0" w:name="_Toc1124988"/>
    </w:p>
    <w:bookmarkEnd w:id="0"/>
    <w:p w14:paraId="5415B313" w14:textId="2F10A62F" w:rsidR="00997D08" w:rsidRPr="00A4355A" w:rsidRDefault="00997D08" w:rsidP="77A4E8B3">
      <w:pPr>
        <w:pStyle w:val="Title"/>
        <w:rPr>
          <w:b/>
          <w:bCs/>
          <w:color w:val="F9C66B" w:themeColor="accent6"/>
          <w:sz w:val="28"/>
          <w:szCs w:val="28"/>
        </w:rPr>
      </w:pPr>
      <w:r w:rsidRPr="3076BC8A">
        <w:rPr>
          <w:b/>
          <w:bCs/>
          <w:color w:val="F9C56B"/>
          <w:sz w:val="28"/>
          <w:szCs w:val="28"/>
        </w:rPr>
        <w:lastRenderedPageBreak/>
        <w:t xml:space="preserve">Vedlegg </w:t>
      </w:r>
      <w:r w:rsidR="00DC0D9A">
        <w:rPr>
          <w:b/>
          <w:bCs/>
          <w:color w:val="F9C56B"/>
          <w:sz w:val="28"/>
          <w:szCs w:val="28"/>
        </w:rPr>
        <w:t>5</w:t>
      </w:r>
      <w:r w:rsidRPr="3076BC8A">
        <w:rPr>
          <w:b/>
          <w:bCs/>
          <w:color w:val="F9C56B"/>
          <w:sz w:val="28"/>
          <w:szCs w:val="28"/>
        </w:rPr>
        <w:t xml:space="preserve"> </w:t>
      </w:r>
      <w:r w:rsidR="00B34153">
        <w:rPr>
          <w:b/>
          <w:bCs/>
          <w:color w:val="F9C56B"/>
          <w:sz w:val="28"/>
          <w:szCs w:val="28"/>
        </w:rPr>
        <w:t>Referansebeskrivelser</w:t>
      </w:r>
      <w:r w:rsidRPr="3076BC8A">
        <w:rPr>
          <w:b/>
          <w:bCs/>
          <w:color w:val="F9C56B"/>
          <w:sz w:val="28"/>
          <w:szCs w:val="28"/>
        </w:rPr>
        <w:t xml:space="preserve"> </w:t>
      </w:r>
    </w:p>
    <w:p w14:paraId="5F83D1CB" w14:textId="77777777" w:rsidR="00997D08" w:rsidRDefault="00997D08" w:rsidP="00997D08">
      <w:pPr>
        <w:tabs>
          <w:tab w:val="left" w:pos="2520"/>
        </w:tabs>
        <w:spacing w:after="0"/>
      </w:pPr>
    </w:p>
    <w:p w14:paraId="63E557CE" w14:textId="504E70DE" w:rsidR="00B34153" w:rsidRPr="0029215C" w:rsidRDefault="00B34153" w:rsidP="00B34153">
      <w:pPr>
        <w:tabs>
          <w:tab w:val="left" w:pos="2520"/>
        </w:tabs>
      </w:pPr>
      <w:r>
        <w:t xml:space="preserve">Konkurransegrunnlaget punkt 4.2.3 stiller krav om at leverandøren har erfaring fra relevante leveranser. Leverandøren bes dokumentere dette gjennom en oversikt over </w:t>
      </w:r>
      <w:r w:rsidR="00C92803">
        <w:t>inntil</w:t>
      </w:r>
      <w:r>
        <w:t xml:space="preserve"> t</w:t>
      </w:r>
      <w:r w:rsidR="71404DB9">
        <w:t>o</w:t>
      </w:r>
      <w:r>
        <w:t xml:space="preserve"> (</w:t>
      </w:r>
      <w:r w:rsidR="706C4FF5">
        <w:t>2</w:t>
      </w:r>
      <w:r>
        <w:t xml:space="preserve">) leveranser som leverandøren har utført i løpet av de siste </w:t>
      </w:r>
      <w:r w:rsidR="335185A1">
        <w:t>3</w:t>
      </w:r>
      <w:r>
        <w:t xml:space="preserve"> årene, regnet fra tilbudsfristen. </w:t>
      </w:r>
    </w:p>
    <w:p w14:paraId="157A8D3C" w14:textId="26E88504" w:rsidR="00B34153" w:rsidRDefault="00B34153" w:rsidP="00997D08">
      <w:pPr>
        <w:tabs>
          <w:tab w:val="left" w:pos="2520"/>
        </w:tabs>
      </w:pPr>
      <w:r w:rsidRPr="0029215C">
        <w:t xml:space="preserve">For mer informasjon om kvalifikasjonskravet, se konkurransegrunnlaget punkt 4.2.3 («tekniske og faglige kvalifikasjoner»). </w:t>
      </w:r>
    </w:p>
    <w:p w14:paraId="5E05377B" w14:textId="51F4E05F" w:rsidR="00B34153" w:rsidRPr="00B34153" w:rsidRDefault="00B34153" w:rsidP="00997D08">
      <w:pPr>
        <w:tabs>
          <w:tab w:val="left" w:pos="2520"/>
        </w:tabs>
        <w:rPr>
          <w:b/>
          <w:bCs/>
          <w:sz w:val="24"/>
          <w:szCs w:val="28"/>
        </w:rPr>
      </w:pPr>
      <w:r w:rsidRPr="00B34153">
        <w:rPr>
          <w:b/>
          <w:bCs/>
          <w:sz w:val="24"/>
          <w:szCs w:val="28"/>
        </w:rPr>
        <w:t>Leverandørens besvarelse</w:t>
      </w:r>
    </w:p>
    <w:p w14:paraId="3D7439E0" w14:textId="4EF56706" w:rsidR="00B34153" w:rsidRDefault="00B34153" w:rsidP="00997D08">
      <w:pPr>
        <w:tabs>
          <w:tab w:val="left" w:pos="2520"/>
        </w:tabs>
      </w:pPr>
      <w:r>
        <w:t xml:space="preserve">Vennligst fyll ut tabellen nedenfor. Tabellen kan utvides ved behov.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B34153" w14:paraId="060BCFAB" w14:textId="77777777" w:rsidTr="001A1321">
        <w:tc>
          <w:tcPr>
            <w:tcW w:w="9260" w:type="dxa"/>
            <w:gridSpan w:val="2"/>
            <w:shd w:val="clear" w:color="auto" w:fill="F9C66B" w:themeFill="accent6"/>
          </w:tcPr>
          <w:p w14:paraId="0C8C8660" w14:textId="275C9C65" w:rsidR="00B34153" w:rsidRPr="00B34153" w:rsidRDefault="00B34153" w:rsidP="00B34153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B34153">
              <w:rPr>
                <w:b/>
                <w:sz w:val="22"/>
                <w:szCs w:val="24"/>
              </w:rPr>
              <w:t>Beskrivelse av referanse #1</w:t>
            </w:r>
          </w:p>
        </w:tc>
      </w:tr>
      <w:tr w:rsidR="00B34153" w14:paraId="4C1456DF" w14:textId="77777777" w:rsidTr="005B76F3">
        <w:tc>
          <w:tcPr>
            <w:tcW w:w="3114" w:type="dxa"/>
            <w:shd w:val="clear" w:color="auto" w:fill="F9C66B" w:themeFill="accent6"/>
          </w:tcPr>
          <w:p w14:paraId="3F26DD66" w14:textId="037F7FBD" w:rsidR="00B34153" w:rsidRPr="00A4355A" w:rsidRDefault="00B34153" w:rsidP="00B34153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Navn på oppdragsgiver</w:t>
            </w:r>
          </w:p>
        </w:tc>
        <w:tc>
          <w:tcPr>
            <w:tcW w:w="6146" w:type="dxa"/>
          </w:tcPr>
          <w:p w14:paraId="51087243" w14:textId="77777777" w:rsidR="00B34153" w:rsidRDefault="00B34153" w:rsidP="00B34153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46250A05" w14:textId="77777777" w:rsidTr="005B76F3">
        <w:tc>
          <w:tcPr>
            <w:tcW w:w="3114" w:type="dxa"/>
            <w:shd w:val="clear" w:color="auto" w:fill="F9C66B" w:themeFill="accent6"/>
          </w:tcPr>
          <w:p w14:paraId="43557D62" w14:textId="2849F170" w:rsidR="00B34153" w:rsidRPr="00A4355A" w:rsidRDefault="00B34153" w:rsidP="00B34153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Tidspunkt for leveransen</w:t>
            </w:r>
          </w:p>
        </w:tc>
        <w:tc>
          <w:tcPr>
            <w:tcW w:w="6146" w:type="dxa"/>
          </w:tcPr>
          <w:p w14:paraId="41B7E04F" w14:textId="77777777" w:rsidR="00B34153" w:rsidRDefault="00B34153" w:rsidP="00B34153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24A11CA8" w14:textId="77777777" w:rsidTr="005B76F3">
        <w:tc>
          <w:tcPr>
            <w:tcW w:w="3114" w:type="dxa"/>
            <w:shd w:val="clear" w:color="auto" w:fill="F9C66B" w:themeFill="accent6"/>
          </w:tcPr>
          <w:p w14:paraId="15FE3B0F" w14:textId="2501CE64" w:rsidR="00B34153" w:rsidRPr="00A4355A" w:rsidRDefault="00B34153" w:rsidP="00B34153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Leveransens verdi</w:t>
            </w:r>
          </w:p>
        </w:tc>
        <w:tc>
          <w:tcPr>
            <w:tcW w:w="6146" w:type="dxa"/>
          </w:tcPr>
          <w:p w14:paraId="552C6EBD" w14:textId="77777777" w:rsidR="00B34153" w:rsidRDefault="00B34153" w:rsidP="00B34153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5E867848" w14:textId="77777777" w:rsidTr="005B76F3">
        <w:tc>
          <w:tcPr>
            <w:tcW w:w="3114" w:type="dxa"/>
            <w:shd w:val="clear" w:color="auto" w:fill="F9C66B" w:themeFill="accent6"/>
          </w:tcPr>
          <w:p w14:paraId="53D52442" w14:textId="6490E60E" w:rsidR="00B34153" w:rsidRPr="00A4355A" w:rsidRDefault="00B34153" w:rsidP="00B34153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Beskrivelse av hva leveransen gikk ut på i forhold til kvalifikasjonskravet, samt hvilket/hvilke fagområder leveransen omfattet</w:t>
            </w:r>
          </w:p>
        </w:tc>
        <w:tc>
          <w:tcPr>
            <w:tcW w:w="6146" w:type="dxa"/>
          </w:tcPr>
          <w:p w14:paraId="32DCDFE7" w14:textId="77777777" w:rsidR="00B34153" w:rsidRDefault="00B34153" w:rsidP="00B34153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0C6C9343" w14:textId="77777777" w:rsidTr="005B76F3">
        <w:tc>
          <w:tcPr>
            <w:tcW w:w="3114" w:type="dxa"/>
            <w:shd w:val="clear" w:color="auto" w:fill="F9C66B" w:themeFill="accent6"/>
          </w:tcPr>
          <w:p w14:paraId="56F750FB" w14:textId="40D31BEE" w:rsidR="00B34153" w:rsidRPr="00A4355A" w:rsidRDefault="00B34153" w:rsidP="00B34153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Hvilke arbeider som ble utført av leverandøren selv, og hvilke arbeider som ble utført av underleverandører (kontraktsmedhjelpere)</w:t>
            </w:r>
          </w:p>
        </w:tc>
        <w:tc>
          <w:tcPr>
            <w:tcW w:w="6146" w:type="dxa"/>
          </w:tcPr>
          <w:p w14:paraId="68EAA298" w14:textId="77777777" w:rsidR="00B34153" w:rsidRDefault="00B34153" w:rsidP="00B34153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66E34DF1" w14:textId="460F9380" w:rsidR="00396A76" w:rsidRDefault="00396A76" w:rsidP="00B34153">
      <w:pPr>
        <w:tabs>
          <w:tab w:val="left" w:pos="2520"/>
        </w:tabs>
      </w:pPr>
    </w:p>
    <w:p w14:paraId="66634621" w14:textId="77777777" w:rsidR="00E35061" w:rsidRDefault="00E35061" w:rsidP="00B34153">
      <w:pPr>
        <w:tabs>
          <w:tab w:val="left" w:pos="2520"/>
        </w:tabs>
        <w:rPr>
          <w:rFonts w:ascii="Oslo Sans Office" w:hAnsi="Oslo Sans Office"/>
          <w:noProof/>
        </w:rPr>
      </w:pPr>
    </w:p>
    <w:p w14:paraId="7EAA1D12" w14:textId="77777777" w:rsidR="00E35061" w:rsidRDefault="00E35061" w:rsidP="00B34153">
      <w:pPr>
        <w:tabs>
          <w:tab w:val="left" w:pos="2520"/>
        </w:tabs>
        <w:rPr>
          <w:rFonts w:ascii="Oslo Sans Office" w:hAnsi="Oslo Sans Office"/>
          <w:noProof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B34153" w14:paraId="77F5A9D2" w14:textId="77777777" w:rsidTr="00616B5C">
        <w:tc>
          <w:tcPr>
            <w:tcW w:w="9260" w:type="dxa"/>
            <w:gridSpan w:val="2"/>
            <w:shd w:val="clear" w:color="auto" w:fill="F9C66B" w:themeFill="accent6"/>
          </w:tcPr>
          <w:p w14:paraId="0CA02D47" w14:textId="72A40CEA" w:rsidR="00B34153" w:rsidRPr="00B34153" w:rsidRDefault="00B34153" w:rsidP="00616B5C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B34153">
              <w:rPr>
                <w:b/>
                <w:sz w:val="22"/>
                <w:szCs w:val="24"/>
              </w:rPr>
              <w:lastRenderedPageBreak/>
              <w:t>Beskrivelse av referanse #</w:t>
            </w:r>
            <w:r>
              <w:rPr>
                <w:b/>
                <w:sz w:val="22"/>
                <w:szCs w:val="24"/>
              </w:rPr>
              <w:t>2</w:t>
            </w:r>
          </w:p>
        </w:tc>
      </w:tr>
      <w:tr w:rsidR="00B34153" w14:paraId="08EBA383" w14:textId="77777777" w:rsidTr="00616B5C">
        <w:tc>
          <w:tcPr>
            <w:tcW w:w="3114" w:type="dxa"/>
            <w:shd w:val="clear" w:color="auto" w:fill="F9C66B" w:themeFill="accent6"/>
          </w:tcPr>
          <w:p w14:paraId="2680E3DD" w14:textId="77777777" w:rsidR="00B34153" w:rsidRPr="00A4355A" w:rsidRDefault="00B34153" w:rsidP="00616B5C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Navn på oppdragsgiver</w:t>
            </w:r>
          </w:p>
        </w:tc>
        <w:tc>
          <w:tcPr>
            <w:tcW w:w="6146" w:type="dxa"/>
          </w:tcPr>
          <w:p w14:paraId="39B25174" w14:textId="77777777" w:rsidR="00B34153" w:rsidRDefault="00B34153" w:rsidP="00616B5C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38E9C1B4" w14:textId="77777777" w:rsidTr="00616B5C">
        <w:tc>
          <w:tcPr>
            <w:tcW w:w="3114" w:type="dxa"/>
            <w:shd w:val="clear" w:color="auto" w:fill="F9C66B" w:themeFill="accent6"/>
          </w:tcPr>
          <w:p w14:paraId="52ECA04C" w14:textId="77777777" w:rsidR="00B34153" w:rsidRPr="00A4355A" w:rsidRDefault="00B34153" w:rsidP="00616B5C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Tidspunkt for leveransen</w:t>
            </w:r>
          </w:p>
        </w:tc>
        <w:tc>
          <w:tcPr>
            <w:tcW w:w="6146" w:type="dxa"/>
          </w:tcPr>
          <w:p w14:paraId="5ACE56EE" w14:textId="77777777" w:rsidR="00B34153" w:rsidRDefault="00B34153" w:rsidP="00616B5C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399EAD8F" w14:textId="77777777" w:rsidTr="00616B5C">
        <w:tc>
          <w:tcPr>
            <w:tcW w:w="3114" w:type="dxa"/>
            <w:shd w:val="clear" w:color="auto" w:fill="F9C66B" w:themeFill="accent6"/>
          </w:tcPr>
          <w:p w14:paraId="7AB8D6AD" w14:textId="77777777" w:rsidR="00B34153" w:rsidRPr="00A4355A" w:rsidRDefault="00B34153" w:rsidP="00616B5C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Leveransens verdi</w:t>
            </w:r>
          </w:p>
        </w:tc>
        <w:tc>
          <w:tcPr>
            <w:tcW w:w="6146" w:type="dxa"/>
          </w:tcPr>
          <w:p w14:paraId="2010A535" w14:textId="77777777" w:rsidR="00B34153" w:rsidRDefault="00B34153" w:rsidP="00616B5C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212CE0BC" w14:textId="77777777" w:rsidTr="00616B5C">
        <w:tc>
          <w:tcPr>
            <w:tcW w:w="3114" w:type="dxa"/>
            <w:shd w:val="clear" w:color="auto" w:fill="F9C66B" w:themeFill="accent6"/>
          </w:tcPr>
          <w:p w14:paraId="17750F7C" w14:textId="77777777" w:rsidR="00B34153" w:rsidRPr="00A4355A" w:rsidRDefault="00B34153" w:rsidP="00616B5C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Beskrivelse av hva leveransen gikk ut på i forhold til kvalifikasjonskravet, samt hvilket/hvilke fagområder leveransen omfattet</w:t>
            </w:r>
          </w:p>
        </w:tc>
        <w:tc>
          <w:tcPr>
            <w:tcW w:w="6146" w:type="dxa"/>
          </w:tcPr>
          <w:p w14:paraId="00DFB4EF" w14:textId="77777777" w:rsidR="00B34153" w:rsidRDefault="00B34153" w:rsidP="00616B5C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B34153" w14:paraId="599E84BC" w14:textId="77777777" w:rsidTr="00616B5C">
        <w:tc>
          <w:tcPr>
            <w:tcW w:w="3114" w:type="dxa"/>
            <w:shd w:val="clear" w:color="auto" w:fill="F9C66B" w:themeFill="accent6"/>
          </w:tcPr>
          <w:p w14:paraId="51B650B5" w14:textId="77777777" w:rsidR="00B34153" w:rsidRPr="00A4355A" w:rsidRDefault="00B34153" w:rsidP="00616B5C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Hvilke arbeider som ble utført av leverandøren selv, og hvilke arbeider som ble utført av underleverandører (kontraktsmedhjelpere)</w:t>
            </w:r>
          </w:p>
        </w:tc>
        <w:tc>
          <w:tcPr>
            <w:tcW w:w="6146" w:type="dxa"/>
          </w:tcPr>
          <w:p w14:paraId="5A430EE0" w14:textId="77777777" w:rsidR="00B34153" w:rsidRDefault="00B34153" w:rsidP="00616B5C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64C206B" w14:textId="454DF914" w:rsidR="00B34153" w:rsidRPr="00B34153" w:rsidRDefault="00B34153" w:rsidP="00B34153">
      <w:pPr>
        <w:tabs>
          <w:tab w:val="left" w:pos="2520"/>
        </w:tabs>
        <w:rPr>
          <w:rFonts w:ascii="Oslo Sans Office" w:hAnsi="Oslo Sans Office"/>
          <w:noProof/>
        </w:rPr>
      </w:pPr>
    </w:p>
    <w:p w14:paraId="41848435" w14:textId="77777777" w:rsidR="00B34153" w:rsidRPr="00B34153" w:rsidRDefault="00B34153" w:rsidP="00B34153">
      <w:pPr>
        <w:spacing w:after="160" w:line="259" w:lineRule="auto"/>
        <w:rPr>
          <w:rFonts w:ascii="Oslo Sans Office" w:hAnsi="Oslo Sans Office"/>
          <w:noProof/>
        </w:rPr>
      </w:pPr>
    </w:p>
    <w:sectPr w:rsidR="00B34153" w:rsidRPr="00B34153" w:rsidSect="00E7044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F1671B" w14:textId="77777777" w:rsidR="009215AC" w:rsidRDefault="009215AC" w:rsidP="005D093C">
      <w:pPr>
        <w:spacing w:after="0" w:line="240" w:lineRule="auto"/>
      </w:pPr>
      <w:r>
        <w:separator/>
      </w:r>
    </w:p>
  </w:endnote>
  <w:endnote w:type="continuationSeparator" w:id="0">
    <w:p w14:paraId="383ED9A9" w14:textId="77777777" w:rsidR="009215AC" w:rsidRDefault="009215AC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mbria"/>
    <w:charset w:val="00"/>
    <w:family w:val="auto"/>
    <w:pitch w:val="variable"/>
    <w:sig w:usb0="00000007" w:usb1="00000001" w:usb2="00000000" w:usb3="00000000" w:csb0="00000093" w:csb1="00000000"/>
    <w:embedRegular r:id="rId1" w:fontKey="{FB68E98F-3AF6-4BE4-A680-D5C7D802D30F}"/>
    <w:embedBold r:id="rId2" w:fontKey="{0C172240-4AB9-49FB-8386-5B3B81CA29B1}"/>
    <w:embedItalic r:id="rId3" w:fontKey="{51A41B76-E198-4DC3-9DDF-B773B40DEB8A}"/>
    <w:embedBoldItalic r:id="rId4" w:fontKey="{79041C32-24EA-43FC-A8CB-6D8BDE4F1F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FF31989-7F70-489E-8E79-42AF59427BBB}"/>
  </w:font>
  <w:font w:name="Oslo Sans">
    <w:altName w:val="Cambria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40048DC4-7339-4A87-8D87-0AE1B25784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2FA751B6" w:rsidR="00D0256F" w:rsidRPr="00D0256F" w:rsidRDefault="00D0256F" w:rsidP="00D0256F">
    <w:pPr>
      <w:pStyle w:val="Footer"/>
      <w:rPr>
        <w:color w:val="auto"/>
      </w:rPr>
    </w:pPr>
  </w:p>
  <w:p w14:paraId="3A7075EF" w14:textId="40F684B7" w:rsidR="00D0256F" w:rsidRPr="00D0256F" w:rsidRDefault="00D0256F" w:rsidP="00D0256F">
    <w:pPr>
      <w:pStyle w:val="Footer"/>
      <w:rPr>
        <w:color w:val="auto"/>
      </w:rPr>
    </w:pPr>
    <w:r w:rsidRPr="00D0256F">
      <w:rPr>
        <w:color w:val="auto"/>
      </w:rPr>
      <w:tab/>
    </w:r>
    <w:r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Pr="00D0256F">
              <w:rPr>
                <w:color w:val="auto"/>
              </w:rPr>
              <w:t xml:space="preserve">Side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PAGE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D0256F">
              <w:rPr>
                <w:color w:val="auto"/>
              </w:rPr>
              <w:t xml:space="preserve"> av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NUMPAGES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Footer"/>
    </w:pPr>
  </w:p>
  <w:p w14:paraId="1231BE67" w14:textId="77777777" w:rsidR="002E3185" w:rsidRPr="00C3116A" w:rsidRDefault="002E3185" w:rsidP="00C311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88E23B" w14:textId="77777777" w:rsidR="009215AC" w:rsidRDefault="009215AC" w:rsidP="005D093C">
      <w:pPr>
        <w:spacing w:after="0" w:line="240" w:lineRule="auto"/>
      </w:pPr>
      <w:r>
        <w:separator/>
      </w:r>
    </w:p>
  </w:footnote>
  <w:footnote w:type="continuationSeparator" w:id="0">
    <w:p w14:paraId="4B6D8955" w14:textId="77777777" w:rsidR="009215AC" w:rsidRDefault="009215AC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94F2A" w14:textId="7544D115" w:rsidR="00D0256F" w:rsidRDefault="00D0256F">
    <w:pPr>
      <w:pStyle w:val="Header"/>
    </w:pPr>
  </w:p>
  <w:p w14:paraId="34FF1C98" w14:textId="1079587C" w:rsidR="00D0256F" w:rsidRDefault="00D0256F">
    <w:pPr>
      <w:pStyle w:val="Header"/>
    </w:pPr>
  </w:p>
  <w:p w14:paraId="6D072C0D" w14:textId="5929C363" w:rsidR="00D0256F" w:rsidRDefault="00D0256F">
    <w:pPr>
      <w:pStyle w:val="Header"/>
    </w:pPr>
  </w:p>
  <w:p w14:paraId="2E198BEE" w14:textId="77777777" w:rsidR="00FC0472" w:rsidRDefault="00FC047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65290FB2" w:rsidR="00D44A50" w:rsidRDefault="00137E23" w:rsidP="00C35DED">
    <w:pPr>
      <w:pStyle w:val="Header"/>
      <w:tabs>
        <w:tab w:val="clear" w:pos="4536"/>
        <w:tab w:val="clear" w:pos="9072"/>
        <w:tab w:val="center" w:pos="4635"/>
      </w:tabs>
    </w:pPr>
    <w:r>
      <w:rPr>
        <w:noProof/>
        <w:lang w:eastAsia="nb-NO"/>
      </w:rPr>
      <w:drawing>
        <wp:anchor distT="0" distB="0" distL="114300" distR="114300" simplePos="0" relativeHeight="251658241" behindDoc="1" locked="0" layoutInCell="1" allowOverlap="1" wp14:anchorId="734BFF58" wp14:editId="1D2C4400">
          <wp:simplePos x="0" y="0"/>
          <wp:positionH relativeFrom="column">
            <wp:posOffset>-887730</wp:posOffset>
          </wp:positionH>
          <wp:positionV relativeFrom="paragraph">
            <wp:posOffset>278765</wp:posOffset>
          </wp:positionV>
          <wp:extent cx="7751937" cy="9594850"/>
          <wp:effectExtent l="0" t="0" r="1905" b="6350"/>
          <wp:wrapNone/>
          <wp:docPr id="188195900" name="Bilde 1" descr="Et bilde som inneholder gul, design, Grafikk, sirkel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8195900" name="Bilde 1" descr="Et bilde som inneholder gul, design, Grafikk, sirkel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1937" cy="9594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617B2DDE">
          <wp:simplePos x="0" y="0"/>
          <wp:positionH relativeFrom="page">
            <wp:posOffset>6002655</wp:posOffset>
          </wp:positionH>
          <wp:positionV relativeFrom="page">
            <wp:posOffset>167640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D65C18"/>
    <w:multiLevelType w:val="hybridMultilevel"/>
    <w:tmpl w:val="434C4660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30BE6966">
      <w:numFmt w:val="bullet"/>
      <w:lvlText w:val="-"/>
      <w:lvlJc w:val="left"/>
      <w:pPr>
        <w:ind w:left="1494" w:hanging="360"/>
      </w:pPr>
      <w:rPr>
        <w:rFonts w:ascii="Oslo Sans Office" w:eastAsiaTheme="minorHAnsi" w:hAnsi="Oslo Sans Office" w:cstheme="minorBidi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605885"/>
    <w:multiLevelType w:val="multilevel"/>
    <w:tmpl w:val="F94EB0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8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9A0FD1"/>
    <w:multiLevelType w:val="hybridMultilevel"/>
    <w:tmpl w:val="DB8E7B4C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4FDC7CB9"/>
    <w:multiLevelType w:val="hybridMultilevel"/>
    <w:tmpl w:val="50FA18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86669EA"/>
    <w:multiLevelType w:val="hybridMultilevel"/>
    <w:tmpl w:val="2B84AE2A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D902C3"/>
    <w:multiLevelType w:val="hybridMultilevel"/>
    <w:tmpl w:val="49326158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926574303">
    <w:abstractNumId w:val="12"/>
  </w:num>
  <w:num w:numId="2" w16cid:durableId="1801218594">
    <w:abstractNumId w:val="4"/>
  </w:num>
  <w:num w:numId="3" w16cid:durableId="1073508782">
    <w:abstractNumId w:val="23"/>
  </w:num>
  <w:num w:numId="4" w16cid:durableId="46045810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9958191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96615861">
    <w:abstractNumId w:val="14"/>
  </w:num>
  <w:num w:numId="7" w16cid:durableId="1017660840">
    <w:abstractNumId w:val="9"/>
  </w:num>
  <w:num w:numId="8" w16cid:durableId="1390574670">
    <w:abstractNumId w:val="11"/>
  </w:num>
  <w:num w:numId="9" w16cid:durableId="1503664555">
    <w:abstractNumId w:val="29"/>
  </w:num>
  <w:num w:numId="10" w16cid:durableId="1312831206">
    <w:abstractNumId w:val="1"/>
  </w:num>
  <w:num w:numId="11" w16cid:durableId="1185242082">
    <w:abstractNumId w:val="17"/>
  </w:num>
  <w:num w:numId="12" w16cid:durableId="780299461">
    <w:abstractNumId w:val="2"/>
  </w:num>
  <w:num w:numId="13" w16cid:durableId="1910189411">
    <w:abstractNumId w:val="6"/>
  </w:num>
  <w:num w:numId="14" w16cid:durableId="1052655344">
    <w:abstractNumId w:val="28"/>
  </w:num>
  <w:num w:numId="15" w16cid:durableId="208108131">
    <w:abstractNumId w:val="0"/>
  </w:num>
  <w:num w:numId="16" w16cid:durableId="1438329601">
    <w:abstractNumId w:val="5"/>
  </w:num>
  <w:num w:numId="17" w16cid:durableId="281158491">
    <w:abstractNumId w:val="31"/>
  </w:num>
  <w:num w:numId="18" w16cid:durableId="2021468760">
    <w:abstractNumId w:val="7"/>
  </w:num>
  <w:num w:numId="19" w16cid:durableId="895510784">
    <w:abstractNumId w:val="19"/>
  </w:num>
  <w:num w:numId="20" w16cid:durableId="1010722961">
    <w:abstractNumId w:val="8"/>
  </w:num>
  <w:num w:numId="21" w16cid:durableId="1606185211">
    <w:abstractNumId w:val="3"/>
  </w:num>
  <w:num w:numId="22" w16cid:durableId="578295147">
    <w:abstractNumId w:val="24"/>
  </w:num>
  <w:num w:numId="23" w16cid:durableId="2042241497">
    <w:abstractNumId w:val="15"/>
  </w:num>
  <w:num w:numId="24" w16cid:durableId="1965846301">
    <w:abstractNumId w:val="16"/>
  </w:num>
  <w:num w:numId="25" w16cid:durableId="741294811">
    <w:abstractNumId w:val="25"/>
  </w:num>
  <w:num w:numId="26" w16cid:durableId="1888368749">
    <w:abstractNumId w:val="10"/>
  </w:num>
  <w:num w:numId="27" w16cid:durableId="765344235">
    <w:abstractNumId w:val="22"/>
  </w:num>
  <w:num w:numId="28" w16cid:durableId="1580140515">
    <w:abstractNumId w:val="27"/>
  </w:num>
  <w:num w:numId="29" w16cid:durableId="1132357985">
    <w:abstractNumId w:val="18"/>
  </w:num>
  <w:num w:numId="30" w16cid:durableId="1220173466">
    <w:abstractNumId w:val="13"/>
  </w:num>
  <w:num w:numId="31" w16cid:durableId="2093431469">
    <w:abstractNumId w:val="21"/>
  </w:num>
  <w:num w:numId="32" w16cid:durableId="1504932874">
    <w:abstractNumId w:val="20"/>
  </w:num>
  <w:num w:numId="33" w16cid:durableId="1682047265">
    <w:abstractNumId w:val="30"/>
  </w:num>
  <w:num w:numId="34" w16cid:durableId="59679142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119BE"/>
    <w:rsid w:val="00014919"/>
    <w:rsid w:val="0002466F"/>
    <w:rsid w:val="00040658"/>
    <w:rsid w:val="000551D3"/>
    <w:rsid w:val="00082261"/>
    <w:rsid w:val="00095EC1"/>
    <w:rsid w:val="000A3446"/>
    <w:rsid w:val="000B07F8"/>
    <w:rsid w:val="000D168B"/>
    <w:rsid w:val="000F6E36"/>
    <w:rsid w:val="001327DE"/>
    <w:rsid w:val="00137E23"/>
    <w:rsid w:val="00153EC4"/>
    <w:rsid w:val="00173311"/>
    <w:rsid w:val="00184F02"/>
    <w:rsid w:val="00186573"/>
    <w:rsid w:val="00195A44"/>
    <w:rsid w:val="001D720A"/>
    <w:rsid w:val="001E329F"/>
    <w:rsid w:val="001E7E3B"/>
    <w:rsid w:val="001F112F"/>
    <w:rsid w:val="001F18CF"/>
    <w:rsid w:val="001F7D45"/>
    <w:rsid w:val="00210F70"/>
    <w:rsid w:val="00247C22"/>
    <w:rsid w:val="0025699D"/>
    <w:rsid w:val="002A3E06"/>
    <w:rsid w:val="002C1653"/>
    <w:rsid w:val="002D090F"/>
    <w:rsid w:val="002E27DF"/>
    <w:rsid w:val="002E3185"/>
    <w:rsid w:val="002E6E82"/>
    <w:rsid w:val="003032DF"/>
    <w:rsid w:val="00325D57"/>
    <w:rsid w:val="003532DE"/>
    <w:rsid w:val="00365ABD"/>
    <w:rsid w:val="00396A76"/>
    <w:rsid w:val="003A6CA1"/>
    <w:rsid w:val="003F15B5"/>
    <w:rsid w:val="0041078E"/>
    <w:rsid w:val="00424EE9"/>
    <w:rsid w:val="0042783E"/>
    <w:rsid w:val="00442E77"/>
    <w:rsid w:val="00466574"/>
    <w:rsid w:val="004836DC"/>
    <w:rsid w:val="00483FE0"/>
    <w:rsid w:val="00497479"/>
    <w:rsid w:val="004B6945"/>
    <w:rsid w:val="004F2140"/>
    <w:rsid w:val="00517DC6"/>
    <w:rsid w:val="0055183B"/>
    <w:rsid w:val="005544A8"/>
    <w:rsid w:val="00560D31"/>
    <w:rsid w:val="00567104"/>
    <w:rsid w:val="00567822"/>
    <w:rsid w:val="0057006B"/>
    <w:rsid w:val="00570237"/>
    <w:rsid w:val="00572F29"/>
    <w:rsid w:val="005812E4"/>
    <w:rsid w:val="00593E3C"/>
    <w:rsid w:val="00595FDC"/>
    <w:rsid w:val="005A4215"/>
    <w:rsid w:val="005B2423"/>
    <w:rsid w:val="005C5E1A"/>
    <w:rsid w:val="005D093C"/>
    <w:rsid w:val="005D59D5"/>
    <w:rsid w:val="005E1ACD"/>
    <w:rsid w:val="006205DD"/>
    <w:rsid w:val="00625AB5"/>
    <w:rsid w:val="00650D94"/>
    <w:rsid w:val="006847B5"/>
    <w:rsid w:val="006E006E"/>
    <w:rsid w:val="006E6461"/>
    <w:rsid w:val="00727D7C"/>
    <w:rsid w:val="007604CD"/>
    <w:rsid w:val="00771307"/>
    <w:rsid w:val="0078136B"/>
    <w:rsid w:val="007A3569"/>
    <w:rsid w:val="007A74AB"/>
    <w:rsid w:val="007D1113"/>
    <w:rsid w:val="007D296B"/>
    <w:rsid w:val="007E4B0D"/>
    <w:rsid w:val="007F2274"/>
    <w:rsid w:val="00810A4E"/>
    <w:rsid w:val="008421FC"/>
    <w:rsid w:val="00891D34"/>
    <w:rsid w:val="008D5723"/>
    <w:rsid w:val="009215AC"/>
    <w:rsid w:val="0094347F"/>
    <w:rsid w:val="00993100"/>
    <w:rsid w:val="00997D08"/>
    <w:rsid w:val="009B2F63"/>
    <w:rsid w:val="009B76A4"/>
    <w:rsid w:val="00A0208E"/>
    <w:rsid w:val="00A07C51"/>
    <w:rsid w:val="00A1308C"/>
    <w:rsid w:val="00A371CD"/>
    <w:rsid w:val="00A46642"/>
    <w:rsid w:val="00A51B4C"/>
    <w:rsid w:val="00A60B18"/>
    <w:rsid w:val="00A63656"/>
    <w:rsid w:val="00A63C0A"/>
    <w:rsid w:val="00A67238"/>
    <w:rsid w:val="00A70C0C"/>
    <w:rsid w:val="00A82A97"/>
    <w:rsid w:val="00A82EB1"/>
    <w:rsid w:val="00AA100D"/>
    <w:rsid w:val="00AB452C"/>
    <w:rsid w:val="00AE2859"/>
    <w:rsid w:val="00B003C4"/>
    <w:rsid w:val="00B03728"/>
    <w:rsid w:val="00B10DAE"/>
    <w:rsid w:val="00B22A3F"/>
    <w:rsid w:val="00B320F0"/>
    <w:rsid w:val="00B34153"/>
    <w:rsid w:val="00B775F5"/>
    <w:rsid w:val="00B85BBC"/>
    <w:rsid w:val="00BB7333"/>
    <w:rsid w:val="00C14C22"/>
    <w:rsid w:val="00C3116A"/>
    <w:rsid w:val="00C34D94"/>
    <w:rsid w:val="00C35DED"/>
    <w:rsid w:val="00C51925"/>
    <w:rsid w:val="00C51D57"/>
    <w:rsid w:val="00C56D29"/>
    <w:rsid w:val="00C61D26"/>
    <w:rsid w:val="00C65D9B"/>
    <w:rsid w:val="00C92803"/>
    <w:rsid w:val="00D021EE"/>
    <w:rsid w:val="00D0256F"/>
    <w:rsid w:val="00D11B87"/>
    <w:rsid w:val="00D279D1"/>
    <w:rsid w:val="00D3395E"/>
    <w:rsid w:val="00D44A50"/>
    <w:rsid w:val="00D45CD3"/>
    <w:rsid w:val="00D57C97"/>
    <w:rsid w:val="00D61F45"/>
    <w:rsid w:val="00D66264"/>
    <w:rsid w:val="00D704FB"/>
    <w:rsid w:val="00D8326C"/>
    <w:rsid w:val="00DC0D9A"/>
    <w:rsid w:val="00E0095A"/>
    <w:rsid w:val="00E247D8"/>
    <w:rsid w:val="00E26FDF"/>
    <w:rsid w:val="00E35061"/>
    <w:rsid w:val="00E51F3C"/>
    <w:rsid w:val="00E7044D"/>
    <w:rsid w:val="00E72FB5"/>
    <w:rsid w:val="00E80A78"/>
    <w:rsid w:val="00E82769"/>
    <w:rsid w:val="00EA0B38"/>
    <w:rsid w:val="00F7157B"/>
    <w:rsid w:val="00FB5530"/>
    <w:rsid w:val="00FC0472"/>
    <w:rsid w:val="00FC72AE"/>
    <w:rsid w:val="00FD26F2"/>
    <w:rsid w:val="00FD7882"/>
    <w:rsid w:val="00FF05AD"/>
    <w:rsid w:val="00FF2343"/>
    <w:rsid w:val="05EC366C"/>
    <w:rsid w:val="0881CC4B"/>
    <w:rsid w:val="08A80D32"/>
    <w:rsid w:val="0D200D64"/>
    <w:rsid w:val="0E241DFA"/>
    <w:rsid w:val="103A6C44"/>
    <w:rsid w:val="1083B15F"/>
    <w:rsid w:val="1ACD4232"/>
    <w:rsid w:val="1EA6295E"/>
    <w:rsid w:val="1F15CEE1"/>
    <w:rsid w:val="2D8716A6"/>
    <w:rsid w:val="3076BC8A"/>
    <w:rsid w:val="32206F83"/>
    <w:rsid w:val="335185A1"/>
    <w:rsid w:val="353F9425"/>
    <w:rsid w:val="36C1F115"/>
    <w:rsid w:val="3BB0841E"/>
    <w:rsid w:val="497222D9"/>
    <w:rsid w:val="4FFCCAE3"/>
    <w:rsid w:val="51417169"/>
    <w:rsid w:val="5D5A78D3"/>
    <w:rsid w:val="674BE48C"/>
    <w:rsid w:val="6C7A2491"/>
    <w:rsid w:val="6F5A323A"/>
    <w:rsid w:val="706C4FF5"/>
    <w:rsid w:val="71404DB9"/>
    <w:rsid w:val="77A4E8B3"/>
    <w:rsid w:val="7AF16826"/>
    <w:rsid w:val="7DD3B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1EE70F3F-5941-43A6-927E-0CBBEB679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Heading1">
    <w:name w:val="heading 1"/>
    <w:basedOn w:val="Normal"/>
    <w:next w:val="Normal"/>
    <w:link w:val="Heading1Char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Heading2">
    <w:name w:val="heading 2"/>
    <w:basedOn w:val="Normal"/>
    <w:next w:val="Normal"/>
    <w:link w:val="Heading2Char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Heading4">
    <w:name w:val="heading 4"/>
    <w:basedOn w:val="Heading3"/>
    <w:next w:val="Normal"/>
    <w:link w:val="Heading4Char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Heading6">
    <w:name w:val="heading 6"/>
    <w:basedOn w:val="Normal"/>
    <w:next w:val="Normal"/>
    <w:link w:val="Heading6Char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Heading7">
    <w:name w:val="heading 7"/>
    <w:basedOn w:val="Normal"/>
    <w:next w:val="Normal"/>
    <w:link w:val="Heading7Char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Heading8">
    <w:name w:val="heading 8"/>
    <w:basedOn w:val="Normal"/>
    <w:next w:val="Normal"/>
    <w:link w:val="Heading8Char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Heading9">
    <w:name w:val="heading 9"/>
    <w:basedOn w:val="Normal"/>
    <w:next w:val="Normal"/>
    <w:link w:val="Heading9Char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leGrid">
    <w:name w:val="Table Grid"/>
    <w:basedOn w:val="TableNorma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7882"/>
    <w:rPr>
      <w:sz w:val="20"/>
    </w:rPr>
  </w:style>
  <w:style w:type="paragraph" w:styleId="Footer">
    <w:name w:val="footer"/>
    <w:basedOn w:val="Normal"/>
    <w:link w:val="Foot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FD7882"/>
    <w:rPr>
      <w:color w:val="2A2859" w:themeColor="text2"/>
      <w:sz w:val="16"/>
    </w:rPr>
  </w:style>
  <w:style w:type="character" w:styleId="Strong">
    <w:name w:val="Strong"/>
    <w:basedOn w:val="DefaultParagraphFont"/>
    <w:uiPriority w:val="22"/>
    <w:qFormat/>
    <w:rsid w:val="005D093C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NoSpacing">
    <w:name w:val="No Spacing"/>
    <w:link w:val="NoSpacingChar"/>
    <w:uiPriority w:val="1"/>
    <w:qFormat/>
    <w:rsid w:val="000119BE"/>
    <w:pPr>
      <w:spacing w:after="0" w:line="264" w:lineRule="auto"/>
    </w:pPr>
    <w:rPr>
      <w:sz w:val="20"/>
    </w:rPr>
  </w:style>
  <w:style w:type="character" w:styleId="PlaceholderText">
    <w:name w:val="Placeholder Text"/>
    <w:basedOn w:val="DefaultParagraphFont"/>
    <w:uiPriority w:val="99"/>
    <w:semiHidden/>
    <w:rsid w:val="000119BE"/>
    <w:rPr>
      <w:color w:val="8080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Heading2Char">
    <w:name w:val="Heading 2 Char"/>
    <w:basedOn w:val="DefaultParagraphFont"/>
    <w:link w:val="Heading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TableNorma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TOC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2D090F"/>
    <w:rPr>
      <w:color w:val="000000" w:themeColor="hyperlink"/>
      <w:u w:val="single"/>
    </w:rPr>
  </w:style>
  <w:style w:type="character" w:customStyle="1" w:styleId="Heading3Char">
    <w:name w:val="Heading 3 Char"/>
    <w:basedOn w:val="DefaultParagraphFont"/>
    <w:link w:val="Heading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Heading4Char">
    <w:name w:val="Heading 4 Char"/>
    <w:basedOn w:val="DefaultParagraphFont"/>
    <w:link w:val="Heading4"/>
    <w:rsid w:val="00E7044D"/>
    <w:rPr>
      <w:rFonts w:ascii="Oslo Sans Office" w:hAnsi="Oslo Sans Office"/>
      <w:b/>
      <w:sz w:val="24"/>
      <w:szCs w:val="26"/>
    </w:rPr>
  </w:style>
  <w:style w:type="character" w:customStyle="1" w:styleId="Heading5Char">
    <w:name w:val="Heading 5 Char"/>
    <w:basedOn w:val="DefaultParagraphFont"/>
    <w:link w:val="Heading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Heading6Char">
    <w:name w:val="Heading 6 Char"/>
    <w:basedOn w:val="DefaultParagraphFont"/>
    <w:link w:val="Heading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Heading7Char">
    <w:name w:val="Heading 7 Char"/>
    <w:basedOn w:val="DefaultParagraphFont"/>
    <w:link w:val="Heading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Heading8Char">
    <w:name w:val="Heading 8 Char"/>
    <w:basedOn w:val="DefaultParagraphFont"/>
    <w:link w:val="Heading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Heading9Char">
    <w:name w:val="Heading 9 Char"/>
    <w:basedOn w:val="DefaultParagraphFont"/>
    <w:link w:val="Heading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CommentReference">
    <w:name w:val="annotation reference"/>
    <w:basedOn w:val="DefaultParagraphFont"/>
    <w:uiPriority w:val="99"/>
    <w:semiHidden/>
    <w:unhideWhenUsed/>
    <w:rsid w:val="00E704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7044D"/>
    <w:rPr>
      <w:rFonts w:ascii="Oslo Sans Office" w:hAnsi="Oslo Sans Office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044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044D"/>
    <w:rPr>
      <w:rFonts w:ascii="Oslo Sans Office" w:hAnsi="Oslo Sans Office"/>
      <w:b/>
      <w:bCs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E7044D"/>
    <w:rPr>
      <w:sz w:val="20"/>
    </w:rPr>
  </w:style>
  <w:style w:type="paragraph" w:styleId="EndnoteText">
    <w:name w:val="endnote text"/>
    <w:basedOn w:val="Normal"/>
    <w:link w:val="EndnoteTextChar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EndnoteTextChar">
    <w:name w:val="Endnote Text Char"/>
    <w:basedOn w:val="DefaultParagraphFont"/>
    <w:link w:val="EndnoteTex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Paragraph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7044D"/>
    <w:rPr>
      <w:vertAlign w:val="superscript"/>
    </w:rPr>
  </w:style>
  <w:style w:type="paragraph" w:styleId="Revisi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ollowedHyperlink">
    <w:name w:val="FollowedHyperlink"/>
    <w:basedOn w:val="DefaultParagraphFon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ightList-Accent1">
    <w:name w:val="Light List Accent 1"/>
    <w:basedOn w:val="TableNorma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66c39c6-bfa1-4f4b-ac26-13771548552a" xsi:nil="true"/>
    <lcf76f155ced4ddcb4097134ff3c332f xmlns="12324a2f-2d71-43bf-9acb-ca9e71c41712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root>
</root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F69CCE97D70A541BDA8EB4A54A18408" ma:contentTypeVersion="11" ma:contentTypeDescription="Opprett et nytt dokument." ma:contentTypeScope="" ma:versionID="c6693d67137793c98c8bc63be4b0410d">
  <xsd:schema xmlns:xsd="http://www.w3.org/2001/XMLSchema" xmlns:xs="http://www.w3.org/2001/XMLSchema" xmlns:p="http://schemas.microsoft.com/office/2006/metadata/properties" xmlns:ns2="12324a2f-2d71-43bf-9acb-ca9e71c41712" xmlns:ns3="566c39c6-bfa1-4f4b-ac26-13771548552a" targetNamespace="http://schemas.microsoft.com/office/2006/metadata/properties" ma:root="true" ma:fieldsID="d5286eed0f9cd508205fd246c9765c5a" ns2:_="" ns3:_="">
    <xsd:import namespace="12324a2f-2d71-43bf-9acb-ca9e71c41712"/>
    <xsd:import namespace="566c39c6-bfa1-4f4b-ac26-1377154855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324a2f-2d71-43bf-9acb-ca9e71c417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c39c6-bfa1-4f4b-ac26-13771548552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ff9a582-b007-4c97-b3ef-c8b707a5bb05}" ma:internalName="TaxCatchAll" ma:showField="CatchAllData" ma:web="566c39c6-bfa1-4f4b-ac26-13771548552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494E27C-884C-4E90-A219-7439D7AB85D3}">
  <ds:schemaRefs>
    <ds:schemaRef ds:uri="http://purl.org/dc/dcmitype/"/>
    <ds:schemaRef ds:uri="http://www.w3.org/XML/1998/namespace"/>
    <ds:schemaRef ds:uri="http://schemas.microsoft.com/office/2006/documentManagement/types"/>
    <ds:schemaRef ds:uri="12324a2f-2d71-43bf-9acb-ca9e71c41712"/>
    <ds:schemaRef ds:uri="http://schemas.microsoft.com/office/infopath/2007/PartnerControls"/>
    <ds:schemaRef ds:uri="http://schemas.microsoft.com/office/2006/metadata/properties"/>
    <ds:schemaRef ds:uri="http://purl.org/dc/elements/1.1/"/>
    <ds:schemaRef ds:uri="http://schemas.openxmlformats.org/package/2006/metadata/core-properties"/>
    <ds:schemaRef ds:uri="566c39c6-bfa1-4f4b-ac26-13771548552a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928BC5E2-110C-4D63-A6BD-63FB3B0DBB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2324a2f-2d71-43bf-9acb-ca9e71c41712"/>
    <ds:schemaRef ds:uri="566c39c6-bfa1-4f4b-ac26-13771548552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</Template>
  <TotalTime>0</TotalTime>
  <Pages>3</Pages>
  <Words>218</Words>
  <Characters>1158</Characters>
  <Application>Microsoft Office Word</Application>
  <DocSecurity>0</DocSecurity>
  <Lines>9</Lines>
  <Paragraphs>2</Paragraphs>
  <ScaleCrop>false</ScaleCrop>
  <Company>Oslo kommune</Company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Joakim Andreas Yksnøy Rødven</dc:creator>
  <cp:lastModifiedBy>Hermine Auberg</cp:lastModifiedBy>
  <cp:revision>18</cp:revision>
  <dcterms:created xsi:type="dcterms:W3CDTF">2025-11-16T19:31:00Z</dcterms:created>
  <dcterms:modified xsi:type="dcterms:W3CDTF">2026-05-26T08:05:00Z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0x0101007F69CCE97D70A541BDA8EB4A54A18408</vt:lpwstr>
  </property>
  <property fmtid="{D5CDD505-2E9C-101B-9397-08002B2CF9AE}" pid="11" name="MediaServiceImageTags">
    <vt:lpwstr/>
  </property>
</Properties>
</file>